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6968E83A" w:rsidR="00AB61CF" w:rsidRDefault="00F959E6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-</w:t>
            </w:r>
            <w:r w:rsidR="00EF73BD" w:rsidRPr="00EF73B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SITUACE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8D804" w14:textId="77777777" w:rsidR="003C5217" w:rsidRDefault="003C5217">
      <w:r>
        <w:separator/>
      </w:r>
    </w:p>
  </w:endnote>
  <w:endnote w:type="continuationSeparator" w:id="0">
    <w:p w14:paraId="169818F8" w14:textId="77777777" w:rsidR="003C5217" w:rsidRDefault="003C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62AA2" w14:textId="77777777" w:rsidR="003C5217" w:rsidRDefault="003C5217">
      <w:r>
        <w:separator/>
      </w:r>
    </w:p>
  </w:footnote>
  <w:footnote w:type="continuationSeparator" w:id="0">
    <w:p w14:paraId="483ADF6D" w14:textId="77777777" w:rsidR="003C5217" w:rsidRDefault="003C5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C5217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0F45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74983"/>
    <w:rsid w:val="00F86E43"/>
    <w:rsid w:val="00F959E6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63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2020-11-08T13:05:00Z</dcterms:created>
  <dcterms:modified xsi:type="dcterms:W3CDTF">2020-11-08T13:05:00Z</dcterms:modified>
</cp:coreProperties>
</file>